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B53D" w14:textId="4753CA52" w:rsidR="00BA00AB" w:rsidRDefault="00955C5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4086ED1E" w14:textId="17ECBCE3" w:rsidR="00955C57" w:rsidRDefault="00955C5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Dover. Mercer.</w:t>
      </w:r>
    </w:p>
    <w:p w14:paraId="4193FCF8" w14:textId="77777777" w:rsidR="00955C57" w:rsidRDefault="00955C57" w:rsidP="009139A6">
      <w:pPr>
        <w:pStyle w:val="NoSpacing"/>
        <w:rPr>
          <w:rFonts w:cs="Times New Roman"/>
          <w:szCs w:val="24"/>
        </w:rPr>
      </w:pPr>
    </w:p>
    <w:p w14:paraId="297267DD" w14:textId="77777777" w:rsidR="00955C57" w:rsidRDefault="00955C57" w:rsidP="009139A6">
      <w:pPr>
        <w:pStyle w:val="NoSpacing"/>
        <w:rPr>
          <w:rFonts w:cs="Times New Roman"/>
          <w:szCs w:val="24"/>
        </w:rPr>
      </w:pPr>
    </w:p>
    <w:p w14:paraId="2317467A" w14:textId="5B71AB40" w:rsidR="00955C57" w:rsidRDefault="00955C5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The executors of Nicholas </w:t>
      </w:r>
      <w:proofErr w:type="spellStart"/>
      <w:r>
        <w:rPr>
          <w:rFonts w:cs="Times New Roman"/>
          <w:szCs w:val="24"/>
        </w:rPr>
        <w:t>Skulton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 xml:space="preserve">(q.v.),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1683B11D" w14:textId="35931260" w:rsidR="00955C57" w:rsidRDefault="00955C5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him and John Guy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7235F22D" w14:textId="417DEBED" w:rsidR="00955C57" w:rsidRDefault="00955C57" w:rsidP="00955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rPr>
          <w:rFonts w:cs="Times New Roman"/>
          <w:szCs w:val="24"/>
        </w:rPr>
        <w:t xml:space="preserve"> </w:t>
      </w:r>
      <w:hyperlink r:id="rId6" w:history="1">
        <w:r w:rsidRPr="003674E9">
          <w:rPr>
            <w:rStyle w:val="Hyperlink"/>
            <w:rFonts w:cs="Times New Roman"/>
            <w:szCs w:val="24"/>
          </w:rPr>
          <w:t>https://waalt.uh.edu/index.php/CP40/689:_K-Z</w:t>
        </w:r>
      </w:hyperlink>
      <w:r>
        <w:rPr>
          <w:rFonts w:cs="Times New Roman"/>
          <w:szCs w:val="24"/>
        </w:rPr>
        <w:t xml:space="preserve"> )</w:t>
      </w:r>
    </w:p>
    <w:p w14:paraId="61B36BEF" w14:textId="77777777" w:rsidR="00955C57" w:rsidRDefault="00955C57" w:rsidP="00955C57">
      <w:pPr>
        <w:pStyle w:val="NoSpacing"/>
        <w:rPr>
          <w:rFonts w:cs="Times New Roman"/>
          <w:szCs w:val="24"/>
        </w:rPr>
      </w:pPr>
    </w:p>
    <w:p w14:paraId="393E0A47" w14:textId="77777777" w:rsidR="00955C57" w:rsidRDefault="00955C57" w:rsidP="00955C57">
      <w:pPr>
        <w:pStyle w:val="NoSpacing"/>
        <w:rPr>
          <w:rFonts w:cs="Times New Roman"/>
          <w:szCs w:val="24"/>
        </w:rPr>
      </w:pPr>
    </w:p>
    <w:p w14:paraId="260B27BD" w14:textId="0B1F82A7" w:rsidR="00955C57" w:rsidRDefault="00955C57" w:rsidP="00955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October 2023</w:t>
      </w:r>
    </w:p>
    <w:p w14:paraId="424F9D65" w14:textId="4645774E" w:rsidR="00955C57" w:rsidRPr="00955C57" w:rsidRDefault="00955C57" w:rsidP="00955C57">
      <w:pPr>
        <w:pStyle w:val="NoSpacing"/>
        <w:rPr>
          <w:rFonts w:cs="Times New Roman"/>
          <w:szCs w:val="24"/>
        </w:rPr>
      </w:pPr>
    </w:p>
    <w:p w14:paraId="1A98A03C" w14:textId="77777777" w:rsidR="00955C57" w:rsidRDefault="00955C57" w:rsidP="00955C57">
      <w:pPr>
        <w:pStyle w:val="NoSpacing"/>
        <w:rPr>
          <w:rFonts w:cs="Times New Roman"/>
          <w:szCs w:val="24"/>
        </w:rPr>
      </w:pPr>
    </w:p>
    <w:p w14:paraId="6C47E93F" w14:textId="77777777" w:rsidR="00955C57" w:rsidRDefault="00955C57" w:rsidP="00955C57">
      <w:pPr>
        <w:pStyle w:val="NoSpacing"/>
        <w:rPr>
          <w:rFonts w:cs="Times New Roman"/>
          <w:szCs w:val="24"/>
        </w:rPr>
      </w:pPr>
    </w:p>
    <w:p w14:paraId="01721832" w14:textId="235B344A" w:rsidR="00955C57" w:rsidRPr="005F058D" w:rsidRDefault="00955C57" w:rsidP="00955C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</w:t>
      </w:r>
    </w:p>
    <w:p w14:paraId="1256450B" w14:textId="1116E91E" w:rsidR="00955C57" w:rsidRPr="00955C57" w:rsidRDefault="00955C57" w:rsidP="009139A6">
      <w:pPr>
        <w:pStyle w:val="NoSpacing"/>
        <w:rPr>
          <w:rFonts w:cs="Times New Roman"/>
          <w:szCs w:val="24"/>
        </w:rPr>
      </w:pPr>
    </w:p>
    <w:sectPr w:rsidR="00955C57" w:rsidRPr="00955C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2EEB0" w14:textId="77777777" w:rsidR="00955C57" w:rsidRDefault="00955C57" w:rsidP="009139A6">
      <w:r>
        <w:separator/>
      </w:r>
    </w:p>
  </w:endnote>
  <w:endnote w:type="continuationSeparator" w:id="0">
    <w:p w14:paraId="1AC54997" w14:textId="77777777" w:rsidR="00955C57" w:rsidRDefault="00955C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7C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EC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69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E2F7" w14:textId="77777777" w:rsidR="00955C57" w:rsidRDefault="00955C57" w:rsidP="009139A6">
      <w:r>
        <w:separator/>
      </w:r>
    </w:p>
  </w:footnote>
  <w:footnote w:type="continuationSeparator" w:id="0">
    <w:p w14:paraId="18FF0F65" w14:textId="77777777" w:rsidR="00955C57" w:rsidRDefault="00955C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05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31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8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57"/>
    <w:rsid w:val="000666E0"/>
    <w:rsid w:val="002510B7"/>
    <w:rsid w:val="005C130B"/>
    <w:rsid w:val="00826F5C"/>
    <w:rsid w:val="009139A6"/>
    <w:rsid w:val="009448BB"/>
    <w:rsid w:val="00947624"/>
    <w:rsid w:val="00955C57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3C42B"/>
  <w15:chartTrackingRefBased/>
  <w15:docId w15:val="{6EF22EBF-13F8-4575-8ED2-B7F6856C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5C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2023-10-31T14:28:00Z</dcterms:created>
  <dcterms:modified xsi:type="dcterms:W3CDTF">2023-10-31T14:34:00Z</dcterms:modified>
</cp:coreProperties>
</file>